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C829E" w14:textId="3F04DC50" w:rsidR="00A74B22" w:rsidRPr="00300F1C" w:rsidRDefault="00A74B22" w:rsidP="00A74B22">
      <w:pPr>
        <w:widowControl/>
        <w:spacing w:before="100" w:after="100"/>
        <w:ind w:right="33"/>
        <w:jc w:val="center"/>
        <w:outlineLvl w:val="2"/>
        <w:rPr>
          <w:rFonts w:eastAsia="新細明體"/>
          <w:b/>
          <w:bCs/>
          <w:kern w:val="0"/>
          <w:sz w:val="28"/>
          <w:szCs w:val="28"/>
          <w:lang w:val="pt-PT" w:eastAsia="zh-TW"/>
        </w:rPr>
      </w:pPr>
      <w:r w:rsidRPr="00300F1C">
        <w:rPr>
          <w:b/>
          <w:bCs/>
          <w:kern w:val="0"/>
          <w:sz w:val="28"/>
          <w:szCs w:val="28"/>
          <w:lang w:val="pt-PT"/>
        </w:rPr>
        <w:t xml:space="preserve">Concurso Público n.º </w:t>
      </w:r>
      <w:r w:rsidR="008C7988">
        <w:rPr>
          <w:b/>
          <w:bCs/>
          <w:kern w:val="0"/>
          <w:sz w:val="28"/>
          <w:szCs w:val="28"/>
          <w:lang w:val="pt-PT"/>
        </w:rPr>
        <w:t>1/P/2020</w:t>
      </w:r>
    </w:p>
    <w:p w14:paraId="25BBB5DA" w14:textId="77777777" w:rsidR="00A74B22" w:rsidRPr="00300F1C" w:rsidRDefault="00A74B22" w:rsidP="00A74B22">
      <w:pPr>
        <w:widowControl/>
        <w:spacing w:before="100" w:after="100"/>
        <w:ind w:right="33"/>
        <w:jc w:val="center"/>
        <w:outlineLvl w:val="2"/>
        <w:rPr>
          <w:rFonts w:eastAsiaTheme="minorEastAsia"/>
          <w:b/>
          <w:bCs/>
          <w:kern w:val="0"/>
          <w:sz w:val="28"/>
          <w:szCs w:val="28"/>
          <w:lang w:val="pt-PT" w:eastAsia="zh-TW"/>
        </w:rPr>
      </w:pPr>
      <w:r w:rsidRPr="00300F1C">
        <w:rPr>
          <w:b/>
          <w:bCs/>
          <w:kern w:val="0"/>
          <w:sz w:val="28"/>
          <w:szCs w:val="28"/>
          <w:lang w:val="pt-PT"/>
        </w:rPr>
        <w:t xml:space="preserve">para a </w:t>
      </w:r>
      <w:r w:rsidRPr="00300F1C">
        <w:rPr>
          <w:rFonts w:eastAsiaTheme="minorEastAsia"/>
          <w:b/>
          <w:bCs/>
          <w:kern w:val="0"/>
          <w:sz w:val="28"/>
          <w:szCs w:val="28"/>
          <w:lang w:val="pt-PT" w:eastAsia="zh-TW"/>
        </w:rPr>
        <w:t>p</w:t>
      </w:r>
      <w:r w:rsidRPr="00300F1C">
        <w:rPr>
          <w:b/>
          <w:bCs/>
          <w:kern w:val="0"/>
          <w:sz w:val="28"/>
          <w:szCs w:val="28"/>
          <w:lang w:val="pt-PT"/>
        </w:rPr>
        <w:t>restação de serviços de</w:t>
      </w:r>
      <w:r w:rsidRPr="00300F1C">
        <w:rPr>
          <w:rFonts w:eastAsiaTheme="minorEastAsia"/>
          <w:b/>
          <w:bCs/>
          <w:kern w:val="0"/>
          <w:sz w:val="28"/>
          <w:szCs w:val="28"/>
          <w:lang w:val="pt-PT" w:eastAsia="zh-TW"/>
        </w:rPr>
        <w:t xml:space="preserve"> l</w:t>
      </w:r>
      <w:r w:rsidRPr="00300F1C">
        <w:rPr>
          <w:b/>
          <w:bCs/>
          <w:kern w:val="0"/>
          <w:sz w:val="28"/>
          <w:szCs w:val="28"/>
          <w:lang w:val="pt-PT"/>
        </w:rPr>
        <w:t xml:space="preserve">impeza </w:t>
      </w:r>
    </w:p>
    <w:p w14:paraId="2D3C267E" w14:textId="77777777" w:rsidR="00A74B22" w:rsidRPr="00300F1C" w:rsidRDefault="00A74B22" w:rsidP="00A74B22">
      <w:pPr>
        <w:widowControl/>
        <w:spacing w:before="100" w:after="100"/>
        <w:ind w:right="33"/>
        <w:outlineLvl w:val="2"/>
        <w:rPr>
          <w:b/>
          <w:bCs/>
          <w:kern w:val="0"/>
          <w:sz w:val="28"/>
          <w:szCs w:val="28"/>
          <w:lang w:val="pt-PT"/>
        </w:rPr>
      </w:pPr>
      <w:r w:rsidRPr="00300F1C">
        <w:rPr>
          <w:b/>
          <w:bCs/>
          <w:kern w:val="0"/>
          <w:sz w:val="28"/>
          <w:szCs w:val="28"/>
          <w:lang w:val="pt-PT"/>
        </w:rPr>
        <w:t>ao Instituto de Formação Turística</w:t>
      </w:r>
      <w:r w:rsidRPr="00300F1C">
        <w:rPr>
          <w:b/>
          <w:sz w:val="28"/>
          <w:szCs w:val="28"/>
          <w:lang w:val="pt-PT"/>
        </w:rPr>
        <w:t xml:space="preserve"> de Macau </w:t>
      </w:r>
      <w:r w:rsidRPr="00300F1C">
        <w:rPr>
          <w:b/>
          <w:bCs/>
          <w:kern w:val="0"/>
          <w:sz w:val="28"/>
          <w:szCs w:val="28"/>
          <w:lang w:val="pt-PT"/>
        </w:rPr>
        <w:t>durante os anos de 2021 e 2022</w:t>
      </w:r>
    </w:p>
    <w:p w14:paraId="71500809" w14:textId="779D6F62" w:rsidR="007D20D6" w:rsidRPr="00040B74" w:rsidRDefault="00A74B22" w:rsidP="00A74B22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  <w:r w:rsidRPr="00300F1C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   </w:t>
      </w:r>
      <w:r w:rsidRPr="00040B74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7378AFC0" w14:textId="77777777" w:rsidR="00B97AC2" w:rsidRPr="00611816" w:rsidRDefault="00B97AC2" w:rsidP="00611816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611816">
        <w:rPr>
          <w:bCs/>
          <w:sz w:val="30"/>
          <w:szCs w:val="30"/>
          <w:u w:val="single"/>
          <w:lang w:val="pt-PT"/>
        </w:rPr>
        <w:t>Anexo IV</w:t>
      </w:r>
    </w:p>
    <w:p w14:paraId="77FB40D3" w14:textId="77777777" w:rsidR="00B97AC2" w:rsidRPr="00C775B4" w:rsidRDefault="00B97AC2" w:rsidP="00097E59">
      <w:pPr>
        <w:pStyle w:val="Web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7CF2C407" w14:textId="77777777" w:rsidR="00B97AC2" w:rsidRPr="00C775B4" w:rsidRDefault="00B97AC2" w:rsidP="00B97AC2">
      <w:pPr>
        <w:pStyle w:val="Web"/>
        <w:spacing w:before="100" w:after="100"/>
        <w:ind w:left="450" w:right="33"/>
        <w:rPr>
          <w:lang w:val="pt-PT"/>
        </w:rPr>
      </w:pPr>
    </w:p>
    <w:p w14:paraId="0857379C" w14:textId="58D9C238" w:rsidR="00B97AC2" w:rsidRPr="00C775B4" w:rsidRDefault="00B97AC2" w:rsidP="00B97AC2">
      <w:pPr>
        <w:pStyle w:val="Web"/>
        <w:tabs>
          <w:tab w:val="left" w:pos="8280"/>
        </w:tabs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(1)_____________________, estado civil (2) _____________, residente em (3)_____________, portador de documento de Identificação, emitido em _____ de ______ de _____ , com o número (4)__________ ),</w:t>
      </w:r>
      <w:r w:rsidRPr="00C775B4">
        <w:rPr>
          <w:sz w:val="24"/>
          <w:szCs w:val="24"/>
          <w:lang w:val="pt-PT"/>
        </w:rPr>
        <w:t>【</w:t>
      </w:r>
      <w:r w:rsidRPr="00C775B4">
        <w:rPr>
          <w:sz w:val="24"/>
          <w:szCs w:val="24"/>
          <w:lang w:val="pt-PT"/>
        </w:rPr>
        <w:t>(5) na qualidade de procurador, com poderes para o acto, conforme procuração anexa outorgada em ____ de _______ de, pelo _____________, a seu favor por ______________, de nacionalidade _________, natural de _____________, residente em _____________</w:t>
      </w:r>
      <w:r w:rsidRPr="00C775B4">
        <w:rPr>
          <w:sz w:val="24"/>
          <w:szCs w:val="24"/>
          <w:lang w:val="pt-PT"/>
        </w:rPr>
        <w:t>】</w:t>
      </w:r>
      <w:r w:rsidRPr="00C775B4">
        <w:rPr>
          <w:sz w:val="24"/>
          <w:szCs w:val="24"/>
          <w:lang w:val="pt-PT"/>
        </w:rPr>
        <w:t xml:space="preserve">, proprietário / representante (6) da firma ________ , concorrente ao Concurso Público Nº </w:t>
      </w:r>
      <w:r w:rsidR="008C7988">
        <w:rPr>
          <w:sz w:val="24"/>
          <w:szCs w:val="24"/>
          <w:lang w:val="pt-PT"/>
        </w:rPr>
        <w:t>1/P/2020</w:t>
      </w:r>
      <w:r w:rsidRPr="00C775B4">
        <w:rPr>
          <w:sz w:val="24"/>
          <w:szCs w:val="24"/>
          <w:lang w:val="pt-PT"/>
        </w:rPr>
        <w:t xml:space="preserve">- Prestação de serviços de limpeza ao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durante os anos de </w:t>
      </w:r>
      <w:r w:rsidR="00D9793C">
        <w:rPr>
          <w:sz w:val="24"/>
          <w:szCs w:val="24"/>
          <w:lang w:val="pt-PT"/>
        </w:rPr>
        <w:t>2021</w:t>
      </w:r>
      <w:r w:rsidRPr="00C775B4">
        <w:rPr>
          <w:sz w:val="24"/>
          <w:szCs w:val="24"/>
          <w:lang w:val="pt-PT"/>
        </w:rPr>
        <w:t xml:space="preserve"> e </w:t>
      </w:r>
      <w:r w:rsidR="00D9793C">
        <w:rPr>
          <w:sz w:val="24"/>
          <w:szCs w:val="24"/>
          <w:lang w:val="pt-PT"/>
        </w:rPr>
        <w:t>2022</w:t>
      </w:r>
      <w:r w:rsidRPr="00C775B4">
        <w:rPr>
          <w:sz w:val="24"/>
          <w:szCs w:val="24"/>
          <w:lang w:val="pt-PT"/>
        </w:rPr>
        <w:t>, declara, para o efeito, que a firma __________________, empregará priotáriamente trabalhadore</w:t>
      </w:r>
      <w:r w:rsidR="00F54EC8">
        <w:rPr>
          <w:sz w:val="24"/>
          <w:szCs w:val="24"/>
          <w:lang w:val="pt-PT"/>
        </w:rPr>
        <w:t>s locais</w:t>
      </w:r>
      <w:r w:rsidR="00611816" w:rsidRPr="008E7A91">
        <w:rPr>
          <w:sz w:val="24"/>
          <w:szCs w:val="24"/>
          <w:lang w:val="pt-PT"/>
        </w:rPr>
        <w:t>, e a observar plenamente aos dispostos da Lei n.º 7/2015 - Salário mínimo para os trabalhadores de limpeza e de segurança na actividade de administração predial.</w:t>
      </w:r>
    </w:p>
    <w:p w14:paraId="14FD00EA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4918CF0C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57CBE87C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44A2B0D1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</w:p>
    <w:p w14:paraId="30661E9D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8B13AF6" w14:textId="77777777" w:rsidR="00B97AC2" w:rsidRPr="00C775B4" w:rsidRDefault="00B97AC2" w:rsidP="00B97AC2">
      <w:pPr>
        <w:pStyle w:val="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de concorrente ou procurador;</w:t>
      </w:r>
    </w:p>
    <w:p w14:paraId="222FC59D" w14:textId="77777777" w:rsidR="00B97AC2" w:rsidRPr="00C775B4" w:rsidRDefault="00B97AC2" w:rsidP="00B97AC2">
      <w:pPr>
        <w:pStyle w:val="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1DBCCE23" w14:textId="77777777" w:rsidR="00B97AC2" w:rsidRPr="00C775B4" w:rsidRDefault="00B97AC2" w:rsidP="00B97AC2">
      <w:pPr>
        <w:pStyle w:val="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6F3CCDBC" w14:textId="77777777" w:rsidR="00B97AC2" w:rsidRPr="00C775B4" w:rsidRDefault="00B97AC2" w:rsidP="00B97AC2">
      <w:pPr>
        <w:pStyle w:val="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0AAD87E8" w14:textId="77777777" w:rsidR="00B97AC2" w:rsidRPr="00C775B4" w:rsidRDefault="00B97AC2" w:rsidP="00B97AC2">
      <w:pPr>
        <w:pStyle w:val="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3E438442" w14:textId="0C13ED35" w:rsidR="00B97AC2" w:rsidRPr="00C775B4" w:rsidRDefault="00611816" w:rsidP="00B97AC2">
      <w:pPr>
        <w:pStyle w:val="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567864">
        <w:rPr>
          <w:sz w:val="24"/>
          <w:szCs w:val="24"/>
          <w:lang w:val="pt-PT"/>
        </w:rPr>
        <w:t>Escolher um.</w:t>
      </w:r>
    </w:p>
    <w:p w14:paraId="3F359B90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250B4983" w14:textId="77777777" w:rsidR="00C85DDD" w:rsidRPr="00C775B4" w:rsidRDefault="00C85DDD" w:rsidP="00B97AC2">
      <w:pPr>
        <w:pStyle w:val="Web"/>
        <w:ind w:right="33"/>
        <w:rPr>
          <w:b/>
          <w:bCs/>
          <w:sz w:val="30"/>
          <w:szCs w:val="30"/>
          <w:lang w:val="pt-PT"/>
        </w:rPr>
      </w:pPr>
    </w:p>
    <w:p w14:paraId="3D0FF9C3" w14:textId="77777777" w:rsidR="00B97AC2" w:rsidRPr="00C775B4" w:rsidRDefault="00B97AC2" w:rsidP="00B97AC2">
      <w:pPr>
        <w:pStyle w:val="Web"/>
        <w:ind w:right="33"/>
        <w:rPr>
          <w:b/>
          <w:bCs/>
          <w:sz w:val="30"/>
          <w:szCs w:val="30"/>
          <w:lang w:val="pt-PT"/>
        </w:rPr>
      </w:pPr>
    </w:p>
    <w:p w14:paraId="28ED7925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394D48F9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64F54BB3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77777777" w:rsidR="00261F37" w:rsidRPr="00D461B1" w:rsidRDefault="00261F37" w:rsidP="00C2482D">
      <w:pPr>
        <w:jc w:val="right"/>
        <w:rPr>
          <w:rFonts w:eastAsiaTheme="minorEastAsia"/>
          <w:sz w:val="24"/>
          <w:szCs w:val="24"/>
          <w:lang w:val="pt-PT"/>
        </w:rPr>
      </w:pPr>
    </w:p>
    <w:sectPr w:rsidR="00261F37" w:rsidRPr="00D461B1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1E0000" w:usb2="00000016" w:usb3="00000000" w:csb0="00100001" w:csb1="00000000"/>
  </w:font>
  <w:font w:name="Optimu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CEE86" w14:textId="77777777" w:rsidR="008C7988" w:rsidRDefault="008C798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BC2623" w:rsidRDefault="004B0F04" w:rsidP="00BC2623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E243D0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A215721" w14:textId="2325646E" w:rsidR="00D461B1" w:rsidRPr="00611816" w:rsidRDefault="00611816" w:rsidP="00D461B1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611816">
          <w:rPr>
            <w:sz w:val="22"/>
            <w:szCs w:val="22"/>
          </w:rPr>
          <w:t>Programa</w:t>
        </w:r>
        <w:proofErr w:type="spellEnd"/>
        <w:r w:rsidRPr="00611816">
          <w:rPr>
            <w:sz w:val="22"/>
            <w:szCs w:val="22"/>
          </w:rPr>
          <w:t xml:space="preserve"> do </w:t>
        </w:r>
        <w:proofErr w:type="spellStart"/>
        <w:r w:rsidRPr="00611816">
          <w:rPr>
            <w:sz w:val="22"/>
            <w:szCs w:val="22"/>
          </w:rPr>
          <w:t>Concurso</w:t>
        </w:r>
        <w:proofErr w:type="spellEnd"/>
        <w:r w:rsidRPr="00611816">
          <w:rPr>
            <w:sz w:val="22"/>
            <w:szCs w:val="22"/>
          </w:rPr>
          <w:t xml:space="preserve"> </w:t>
        </w:r>
        <w:proofErr w:type="spellStart"/>
        <w:r w:rsidR="00D461B1" w:rsidRPr="00611816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D461B1" w:rsidRPr="00611816">
          <w:rPr>
            <w:rFonts w:eastAsiaTheme="minorEastAsia"/>
            <w:kern w:val="0"/>
            <w:sz w:val="22"/>
            <w:szCs w:val="22"/>
            <w:lang w:eastAsia="zh-TW"/>
          </w:rPr>
          <w:t xml:space="preserve"> IV</w:t>
        </w:r>
        <w:r w:rsidR="00D461B1" w:rsidRPr="00611816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D461B1" w:rsidRPr="00611816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D461B1" w:rsidRPr="00611816">
          <w:rPr>
            <w:sz w:val="22"/>
            <w:szCs w:val="22"/>
            <w:lang w:val="pt-PT"/>
          </w:rPr>
          <w:t xml:space="preserve">ágina </w:t>
        </w:r>
        <w:r w:rsidR="00D461B1" w:rsidRPr="00611816">
          <w:rPr>
            <w:rFonts w:eastAsiaTheme="minorEastAsia"/>
            <w:sz w:val="22"/>
            <w:szCs w:val="22"/>
            <w:lang w:val="pt-PT" w:eastAsia="zh-TW"/>
          </w:rPr>
          <w:t>1</w:t>
        </w:r>
        <w:r w:rsidR="00D461B1" w:rsidRPr="00611816">
          <w:rPr>
            <w:sz w:val="22"/>
            <w:szCs w:val="22"/>
            <w:lang w:val="pt-PT"/>
          </w:rPr>
          <w:t xml:space="preserve"> de </w:t>
        </w:r>
        <w:r w:rsidR="00D461B1" w:rsidRPr="00611816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3C1843C3" w14:textId="77777777" w:rsidR="00D461B1" w:rsidRDefault="00E243D0" w:rsidP="00D461B1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C5DAB" w14:textId="77777777" w:rsidR="008C7988" w:rsidRDefault="008C79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226BE81E" w:rsidR="007A36EF" w:rsidRDefault="007A36EF" w:rsidP="008C7988">
    <w:pPr>
      <w:pStyle w:val="a3"/>
      <w:ind w:leftChars="-825" w:left="-1733" w:firstLineChars="512" w:firstLine="102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0B74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181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0D6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988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4B22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C2623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461B1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43D0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9548F-70E2-482E-BAEC-7D021B2E1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5</TotalTime>
  <Pages>1</Pages>
  <Words>204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8</cp:revision>
  <cp:lastPrinted>2020-04-20T04:12:00Z</cp:lastPrinted>
  <dcterms:created xsi:type="dcterms:W3CDTF">2020-04-14T07:37:00Z</dcterms:created>
  <dcterms:modified xsi:type="dcterms:W3CDTF">2020-05-26T04:57:00Z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